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8E7E8" w14:textId="3FFCC88F" w:rsidR="0090468C" w:rsidRDefault="00884321" w:rsidP="0090468C">
      <w:pPr>
        <w:pStyle w:val="NoSpacing"/>
      </w:pPr>
      <w:r>
        <w:rPr>
          <w:u w:val="single"/>
        </w:rPr>
        <w:t>Richard PYKE</w:t>
      </w:r>
      <w:r>
        <w:t xml:space="preserve">     </w:t>
      </w:r>
      <w:proofErr w:type="gramStart"/>
      <w:r>
        <w:t xml:space="preserve">  </w:t>
      </w:r>
      <w:r w:rsidR="0090468C">
        <w:t xml:space="preserve"> </w:t>
      </w:r>
      <w:r w:rsidR="0090468C">
        <w:t>(</w:t>
      </w:r>
      <w:proofErr w:type="gramEnd"/>
      <w:r w:rsidR="0090468C">
        <w:t>fl.14</w:t>
      </w:r>
      <w:r w:rsidR="0090468C">
        <w:t>35</w:t>
      </w:r>
      <w:r w:rsidR="0090468C">
        <w:t>)</w:t>
      </w:r>
    </w:p>
    <w:p w14:paraId="7825988D" w14:textId="77777777" w:rsidR="0090468C" w:rsidRDefault="0090468C" w:rsidP="0090468C">
      <w:pPr>
        <w:pStyle w:val="NoSpacing"/>
      </w:pPr>
      <w:r>
        <w:t xml:space="preserve">Rector of </w:t>
      </w:r>
      <w:proofErr w:type="spellStart"/>
      <w:proofErr w:type="gramStart"/>
      <w:r>
        <w:t>St.Peter’s</w:t>
      </w:r>
      <w:proofErr w:type="spellEnd"/>
      <w:proofErr w:type="gramEnd"/>
      <w:r>
        <w:t>, Thetford, Norfolk.</w:t>
      </w:r>
    </w:p>
    <w:p w14:paraId="555A614B" w14:textId="77777777" w:rsidR="0090468C" w:rsidRDefault="0090468C" w:rsidP="0090468C">
      <w:pPr>
        <w:pStyle w:val="NoSpacing"/>
      </w:pPr>
    </w:p>
    <w:p w14:paraId="07534EB2" w14:textId="77777777" w:rsidR="0090468C" w:rsidRDefault="0090468C" w:rsidP="0090468C">
      <w:pPr>
        <w:pStyle w:val="NoSpacing"/>
      </w:pPr>
    </w:p>
    <w:p w14:paraId="21FEAAFA" w14:textId="67E3173A" w:rsidR="0090468C" w:rsidRDefault="0090468C" w:rsidP="0090468C">
      <w:pPr>
        <w:pStyle w:val="NoSpacing"/>
      </w:pPr>
      <w:r>
        <w:t>14 Jan.1435</w:t>
      </w:r>
      <w:bookmarkStart w:id="0" w:name="_GoBack"/>
      <w:bookmarkEnd w:id="0"/>
      <w:r>
        <w:tab/>
        <w:t>He became Rector.</w:t>
      </w:r>
    </w:p>
    <w:p w14:paraId="41F20805" w14:textId="77777777" w:rsidR="0090468C" w:rsidRDefault="0090468C" w:rsidP="0090468C">
      <w:pPr>
        <w:pStyle w:val="NoSpacing"/>
      </w:pPr>
      <w:r>
        <w:tab/>
      </w:r>
      <w:r>
        <w:tab/>
        <w:t>(“The History of Thetford” by Thomas Martin pp.66-7)</w:t>
      </w:r>
    </w:p>
    <w:p w14:paraId="7D2A816D" w14:textId="77777777" w:rsidR="0090468C" w:rsidRDefault="0090468C" w:rsidP="0090468C">
      <w:pPr>
        <w:pStyle w:val="NoSpacing"/>
      </w:pPr>
    </w:p>
    <w:p w14:paraId="62B43C17" w14:textId="77777777" w:rsidR="0090468C" w:rsidRDefault="0090468C" w:rsidP="0090468C">
      <w:pPr>
        <w:pStyle w:val="NoSpacing"/>
      </w:pPr>
    </w:p>
    <w:p w14:paraId="3772242F" w14:textId="77777777" w:rsidR="0090468C" w:rsidRPr="00C631E8" w:rsidRDefault="0090468C" w:rsidP="0090468C">
      <w:pPr>
        <w:pStyle w:val="NoSpacing"/>
      </w:pPr>
      <w:r>
        <w:t>5 May 2018</w:t>
      </w:r>
    </w:p>
    <w:p w14:paraId="1E16A2DD" w14:textId="25DA9954" w:rsidR="006B2F86" w:rsidRPr="00884321" w:rsidRDefault="0090468C" w:rsidP="00E71FC3">
      <w:pPr>
        <w:pStyle w:val="NoSpacing"/>
      </w:pPr>
    </w:p>
    <w:sectPr w:rsidR="006B2F86" w:rsidRPr="008843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7F27F" w14:textId="77777777" w:rsidR="00884321" w:rsidRDefault="00884321" w:rsidP="00E71FC3">
      <w:pPr>
        <w:spacing w:after="0" w:line="240" w:lineRule="auto"/>
      </w:pPr>
      <w:r>
        <w:separator/>
      </w:r>
    </w:p>
  </w:endnote>
  <w:endnote w:type="continuationSeparator" w:id="0">
    <w:p w14:paraId="4A01E464" w14:textId="77777777" w:rsidR="00884321" w:rsidRDefault="008843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C33F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72B979" w14:textId="77777777" w:rsidR="00884321" w:rsidRDefault="00884321" w:rsidP="00E71FC3">
      <w:pPr>
        <w:spacing w:after="0" w:line="240" w:lineRule="auto"/>
      </w:pPr>
      <w:r>
        <w:separator/>
      </w:r>
    </w:p>
  </w:footnote>
  <w:footnote w:type="continuationSeparator" w:id="0">
    <w:p w14:paraId="6F7F11F8" w14:textId="77777777" w:rsidR="00884321" w:rsidRDefault="008843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321"/>
    <w:rsid w:val="001A7C09"/>
    <w:rsid w:val="00577BD5"/>
    <w:rsid w:val="00656CBA"/>
    <w:rsid w:val="006A1F77"/>
    <w:rsid w:val="00733BE7"/>
    <w:rsid w:val="00884321"/>
    <w:rsid w:val="0090468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6419B"/>
  <w15:chartTrackingRefBased/>
  <w15:docId w15:val="{FFD25F94-A359-4E12-B817-35CEDF109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13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2018-05-05T19:20:00Z</dcterms:created>
  <dcterms:modified xsi:type="dcterms:W3CDTF">2018-05-05T19:33:00Z</dcterms:modified>
</cp:coreProperties>
</file>